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555" w:rsidRPr="009C7A84" w:rsidRDefault="00DF0555" w:rsidP="009C7A84">
      <w:pPr>
        <w:spacing w:after="0"/>
        <w:ind w:left="221" w:hanging="1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</w:t>
      </w:r>
      <w:r w:rsidRPr="009C7A84">
        <w:rPr>
          <w:rFonts w:ascii="Times New Roman" w:hAnsi="Times New Roman" w:cs="Times New Roman"/>
          <w:sz w:val="26"/>
          <w:szCs w:val="26"/>
        </w:rPr>
        <w:t xml:space="preserve">ЗАТВЕРДЖЕНО </w:t>
      </w:r>
    </w:p>
    <w:p w:rsidR="00DF0555" w:rsidRPr="009C7A84" w:rsidRDefault="00DF0555" w:rsidP="009C7A84">
      <w:pPr>
        <w:spacing w:after="0"/>
        <w:ind w:left="221" w:hanging="1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рішення Червоноградської</w:t>
      </w:r>
      <w:r w:rsidRPr="009C7A8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F0555" w:rsidRPr="009C7A84" w:rsidRDefault="00DF0555" w:rsidP="009C7A84">
      <w:pPr>
        <w:spacing w:after="0"/>
        <w:ind w:left="221" w:hanging="10"/>
        <w:jc w:val="center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міської ради </w:t>
      </w:r>
    </w:p>
    <w:p w:rsidR="00DF0555" w:rsidRPr="009C7A84" w:rsidRDefault="00DF0555" w:rsidP="009C7A84">
      <w:pPr>
        <w:spacing w:after="0"/>
        <w:ind w:left="221" w:hanging="10"/>
        <w:jc w:val="center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_________№____</w:t>
      </w:r>
    </w:p>
    <w:p w:rsidR="00DF0555" w:rsidRPr="009C7A84" w:rsidRDefault="00DF0555" w:rsidP="009C7A84">
      <w:pPr>
        <w:spacing w:after="0"/>
        <w:ind w:left="221" w:hanging="10"/>
        <w:jc w:val="center"/>
        <w:rPr>
          <w:rFonts w:ascii="Times New Roman" w:hAnsi="Times New Roman" w:cs="Times New Roman"/>
          <w:sz w:val="26"/>
          <w:szCs w:val="26"/>
        </w:rPr>
      </w:pPr>
    </w:p>
    <w:p w:rsidR="00DF0555" w:rsidRPr="009C7A84" w:rsidRDefault="00DF0555" w:rsidP="009C7A84">
      <w:pPr>
        <w:spacing w:after="0"/>
        <w:ind w:left="221" w:hanging="1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A84">
        <w:rPr>
          <w:rFonts w:ascii="Times New Roman" w:hAnsi="Times New Roman" w:cs="Times New Roman"/>
          <w:b/>
          <w:sz w:val="26"/>
          <w:szCs w:val="26"/>
        </w:rPr>
        <w:t>Програма  фінансової підтримки КП «Соснівський міський ринок» у зв’язку з ліквідації підприємства на 2024 рік</w:t>
      </w:r>
    </w:p>
    <w:p w:rsidR="00DF0555" w:rsidRPr="009C7A84" w:rsidRDefault="00DF0555" w:rsidP="009C7A84">
      <w:pPr>
        <w:spacing w:after="109"/>
        <w:ind w:left="245" w:right="-662"/>
        <w:rPr>
          <w:rFonts w:ascii="Times New Roman" w:hAnsi="Times New Roman" w:cs="Times New Roman"/>
          <w:sz w:val="26"/>
          <w:szCs w:val="26"/>
        </w:rPr>
      </w:pPr>
    </w:p>
    <w:p w:rsidR="00DF0555" w:rsidRPr="009C7A84" w:rsidRDefault="00DF0555" w:rsidP="009C7A84">
      <w:pPr>
        <w:ind w:left="38"/>
        <w:rPr>
          <w:rFonts w:ascii="Times New Roman" w:hAnsi="Times New Roman" w:cs="Times New Roman"/>
          <w:sz w:val="26"/>
          <w:szCs w:val="26"/>
        </w:rPr>
      </w:pPr>
      <w:smartTag w:uri="urn:schemas-microsoft-com:office:smarttags" w:element="place">
        <w:r w:rsidRPr="009C7A84">
          <w:rPr>
            <w:rFonts w:ascii="Times New Roman" w:hAnsi="Times New Roman" w:cs="Times New Roman"/>
            <w:b/>
            <w:sz w:val="26"/>
            <w:szCs w:val="26"/>
            <w:lang w:val="en-US"/>
          </w:rPr>
          <w:t>I</w:t>
        </w:r>
        <w:r w:rsidRPr="009C7A84">
          <w:rPr>
            <w:rFonts w:ascii="Times New Roman" w:hAnsi="Times New Roman" w:cs="Times New Roman"/>
            <w:b/>
            <w:sz w:val="26"/>
            <w:szCs w:val="26"/>
          </w:rPr>
          <w:t>.</w:t>
        </w:r>
      </w:smartTag>
      <w:r w:rsidRPr="009C7A84">
        <w:rPr>
          <w:rFonts w:ascii="Times New Roman" w:hAnsi="Times New Roman" w:cs="Times New Roman"/>
          <w:b/>
          <w:sz w:val="26"/>
          <w:szCs w:val="26"/>
        </w:rPr>
        <w:t xml:space="preserve"> Мета:</w:t>
      </w:r>
      <w:r w:rsidRPr="009C7A84">
        <w:rPr>
          <w:rFonts w:ascii="Times New Roman" w:hAnsi="Times New Roman" w:cs="Times New Roman"/>
          <w:sz w:val="26"/>
          <w:szCs w:val="26"/>
        </w:rPr>
        <w:t xml:space="preserve">     Фінансова підтримка КП «Соснівський міський ринок» в результаті  </w:t>
      </w:r>
    </w:p>
    <w:p w:rsidR="00DF0555" w:rsidRPr="009C7A84" w:rsidRDefault="00DF0555" w:rsidP="009C7A84">
      <w:pPr>
        <w:ind w:left="38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Pr="009C7A84">
        <w:rPr>
          <w:rFonts w:ascii="Times New Roman" w:hAnsi="Times New Roman" w:cs="Times New Roman"/>
          <w:sz w:val="26"/>
          <w:szCs w:val="26"/>
        </w:rPr>
        <w:t xml:space="preserve">  його ліквідації.         </w:t>
      </w:r>
    </w:p>
    <w:p w:rsidR="00DF0555" w:rsidRPr="009C7A84" w:rsidRDefault="00DF0555" w:rsidP="009C7A84">
      <w:pPr>
        <w:spacing w:after="0"/>
        <w:ind w:left="24" w:hanging="10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9C7A84">
        <w:rPr>
          <w:rFonts w:ascii="Times New Roman" w:hAnsi="Times New Roman" w:cs="Times New Roman"/>
          <w:b/>
          <w:sz w:val="26"/>
          <w:szCs w:val="26"/>
        </w:rPr>
        <w:t>. Основне завдання</w:t>
      </w:r>
      <w:r w:rsidRPr="009C7A84">
        <w:rPr>
          <w:rFonts w:ascii="Times New Roman" w:hAnsi="Times New Roman" w:cs="Times New Roman"/>
          <w:sz w:val="26"/>
          <w:szCs w:val="26"/>
        </w:rPr>
        <w:t>:</w:t>
      </w:r>
    </w:p>
    <w:p w:rsidR="00DF0555" w:rsidRPr="009C7A84" w:rsidRDefault="00DF0555" w:rsidP="009C7A84">
      <w:pPr>
        <w:ind w:left="715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>Виплата заробітної плати, вихідної допомоги та компенсації за невикористану відпустку  працівникам КП «Соснівський міський ринок».</w:t>
      </w:r>
    </w:p>
    <w:p w:rsidR="00DF0555" w:rsidRPr="009C7A84" w:rsidRDefault="00DF0555" w:rsidP="009C7A84">
      <w:pPr>
        <w:rPr>
          <w:rFonts w:ascii="Times New Roman" w:hAnsi="Times New Roman" w:cs="Times New Roman"/>
          <w:b/>
          <w:sz w:val="26"/>
          <w:szCs w:val="26"/>
        </w:rPr>
      </w:pPr>
      <w:r w:rsidRPr="009C7A84">
        <w:rPr>
          <w:rFonts w:ascii="Times New Roman" w:hAnsi="Times New Roman" w:cs="Times New Roman"/>
          <w:b/>
          <w:sz w:val="26"/>
          <w:szCs w:val="26"/>
        </w:rPr>
        <w:t>III. Очікувані результати:</w:t>
      </w:r>
    </w:p>
    <w:p w:rsidR="00DF0555" w:rsidRDefault="00DF0555" w:rsidP="009A4DBB">
      <w:pPr>
        <w:rPr>
          <w:rFonts w:ascii="Times New Roman" w:hAnsi="Times New Roman" w:cs="Times New Roman"/>
          <w:b/>
          <w:sz w:val="26"/>
          <w:szCs w:val="26"/>
        </w:rPr>
      </w:pPr>
      <w:r w:rsidRPr="009C7A84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820970">
        <w:rPr>
          <w:rFonts w:ascii="Times New Roman" w:hAnsi="Times New Roman"/>
          <w:sz w:val="28"/>
          <w:szCs w:val="28"/>
        </w:rPr>
        <w:t>Виконання передбачених Програмою завдань дасть можливість завершити процес ліквідації підприємства</w:t>
      </w:r>
      <w:r>
        <w:rPr>
          <w:rFonts w:ascii="Times New Roman" w:hAnsi="Times New Roman"/>
          <w:sz w:val="28"/>
          <w:szCs w:val="28"/>
        </w:rPr>
        <w:t>.</w:t>
      </w:r>
      <w:r w:rsidRPr="009C7A8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F0555" w:rsidRPr="009C7A84" w:rsidRDefault="00DF0555" w:rsidP="009A4DBB">
      <w:pPr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b/>
          <w:sz w:val="26"/>
          <w:szCs w:val="26"/>
        </w:rPr>
        <w:t>Управління та контроль:</w:t>
      </w:r>
      <w:r w:rsidRPr="009C7A84">
        <w:rPr>
          <w:rFonts w:ascii="Times New Roman" w:hAnsi="Times New Roman" w:cs="Times New Roman"/>
          <w:sz w:val="26"/>
          <w:szCs w:val="26"/>
        </w:rPr>
        <w:t xml:space="preserve"> Управління реалізацією Програми покладається    на виконавчий комітет Червоноградської міської ради та комунальне  підприємство КП ” Соснівський міський  ринок” , які несуть відповідальність за виконання i кінцеві результати Програми, раціональне використання фінансових pecypciв.</w:t>
      </w:r>
    </w:p>
    <w:p w:rsidR="00DF0555" w:rsidRPr="009C7A84" w:rsidRDefault="00DF0555" w:rsidP="009C7A84">
      <w:pPr>
        <w:numPr>
          <w:ilvl w:val="0"/>
          <w:numId w:val="1"/>
        </w:numPr>
        <w:spacing w:after="0"/>
        <w:ind w:hanging="451"/>
        <w:rPr>
          <w:rFonts w:ascii="Times New Roman" w:hAnsi="Times New Roman" w:cs="Times New Roman"/>
          <w:b/>
          <w:sz w:val="26"/>
          <w:szCs w:val="26"/>
        </w:rPr>
      </w:pPr>
      <w:r w:rsidRPr="009C7A84">
        <w:rPr>
          <w:rFonts w:ascii="Times New Roman" w:hAnsi="Times New Roman" w:cs="Times New Roman"/>
          <w:b/>
          <w:sz w:val="26"/>
          <w:szCs w:val="26"/>
        </w:rPr>
        <w:t>Паспорт Програми:</w:t>
      </w:r>
    </w:p>
    <w:p w:rsidR="00DF0555" w:rsidRPr="009C7A84" w:rsidRDefault="00DF0555" w:rsidP="009C7A84">
      <w:pPr>
        <w:numPr>
          <w:ilvl w:val="1"/>
          <w:numId w:val="1"/>
        </w:numPr>
        <w:spacing w:after="63" w:line="251" w:lineRule="auto"/>
        <w:ind w:hanging="336"/>
        <w:jc w:val="both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>Ініціатop розроблення програми: КП ” Соснівський міський ринок ”</w:t>
      </w:r>
      <w:r w:rsidRPr="001D451C"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37" o:spid="_x0000_i1025" type="#_x0000_t75" style="width:1.8pt;height:1.8pt;visibility:visible">
            <v:imagedata r:id="rId5" o:title=""/>
          </v:shape>
        </w:pict>
      </w:r>
    </w:p>
    <w:p w:rsidR="00DF0555" w:rsidRPr="009C7A84" w:rsidRDefault="00DF0555" w:rsidP="009C7A84">
      <w:pPr>
        <w:numPr>
          <w:ilvl w:val="1"/>
          <w:numId w:val="1"/>
        </w:numPr>
        <w:spacing w:after="5" w:line="251" w:lineRule="auto"/>
        <w:ind w:hanging="336"/>
        <w:jc w:val="both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>Розробник програми: КП ” Соснівський  міський ринок</w:t>
      </w:r>
      <w:r w:rsidRPr="009C7A84">
        <w:rPr>
          <w:rFonts w:ascii="Times New Roman" w:hAnsi="Times New Roman" w:cs="Times New Roman"/>
          <w:sz w:val="26"/>
          <w:szCs w:val="26"/>
          <w:lang w:val="ru-RU"/>
        </w:rPr>
        <w:t xml:space="preserve"> ”.</w:t>
      </w:r>
    </w:p>
    <w:p w:rsidR="00DF0555" w:rsidRPr="009C7A84" w:rsidRDefault="00DF0555" w:rsidP="009C7A84">
      <w:pPr>
        <w:spacing w:after="0"/>
        <w:ind w:left="370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 xml:space="preserve">З.  </w:t>
      </w:r>
      <w:r w:rsidRPr="009C7A84">
        <w:rPr>
          <w:rFonts w:ascii="Times New Roman" w:hAnsi="Times New Roman" w:cs="Times New Roman"/>
          <w:noProof/>
          <w:sz w:val="26"/>
          <w:szCs w:val="26"/>
        </w:rPr>
        <w:t xml:space="preserve">Відповідальний </w:t>
      </w:r>
      <w:r w:rsidRPr="009C7A84">
        <w:rPr>
          <w:rFonts w:ascii="Times New Roman" w:hAnsi="Times New Roman" w:cs="Times New Roman"/>
          <w:sz w:val="26"/>
          <w:szCs w:val="26"/>
        </w:rPr>
        <w:t>виконавець: КП ” Соснівський міський  ринок ”.</w:t>
      </w:r>
    </w:p>
    <w:p w:rsidR="00DF0555" w:rsidRPr="009C7A84" w:rsidRDefault="00DF0555" w:rsidP="009C7A84">
      <w:pPr>
        <w:numPr>
          <w:ilvl w:val="1"/>
          <w:numId w:val="2"/>
        </w:numPr>
        <w:spacing w:after="32" w:line="251" w:lineRule="auto"/>
        <w:ind w:hanging="336"/>
        <w:jc w:val="both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>Учасник програми: КП ” Соснівський міський  ринок</w:t>
      </w:r>
      <w:r w:rsidRPr="001D451C">
        <w:rPr>
          <w:rFonts w:ascii="Times New Roman" w:hAnsi="Times New Roman" w:cs="Times New Roman"/>
          <w:noProof/>
          <w:sz w:val="26"/>
          <w:szCs w:val="26"/>
        </w:rPr>
        <w:pict>
          <v:shape id="Picture 4205" o:spid="_x0000_i1026" type="#_x0000_t75" style="width:9.6pt;height:9.6pt;visibility:visible">
            <v:imagedata r:id="rId6" o:title=""/>
          </v:shape>
        </w:pict>
      </w:r>
    </w:p>
    <w:p w:rsidR="00DF0555" w:rsidRPr="009C7A84" w:rsidRDefault="00DF0555" w:rsidP="009C7A84">
      <w:pPr>
        <w:numPr>
          <w:ilvl w:val="1"/>
          <w:numId w:val="2"/>
        </w:numPr>
        <w:spacing w:after="5" w:line="251" w:lineRule="auto"/>
        <w:ind w:hanging="336"/>
        <w:jc w:val="both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 xml:space="preserve">Термін реалізації програми: </w:t>
      </w:r>
      <w:r w:rsidRPr="009C7A84">
        <w:rPr>
          <w:rFonts w:ascii="Times New Roman" w:hAnsi="Times New Roman" w:cs="Times New Roman"/>
          <w:noProof/>
          <w:sz w:val="26"/>
          <w:szCs w:val="26"/>
        </w:rPr>
        <w:t xml:space="preserve"> 2024 р</w:t>
      </w:r>
      <w:r>
        <w:rPr>
          <w:rFonts w:ascii="Times New Roman" w:hAnsi="Times New Roman" w:cs="Times New Roman"/>
          <w:noProof/>
          <w:sz w:val="26"/>
          <w:szCs w:val="26"/>
        </w:rPr>
        <w:t>і</w:t>
      </w:r>
      <w:r w:rsidRPr="009C7A84">
        <w:rPr>
          <w:rFonts w:ascii="Times New Roman" w:hAnsi="Times New Roman" w:cs="Times New Roman"/>
          <w:noProof/>
          <w:sz w:val="26"/>
          <w:szCs w:val="26"/>
        </w:rPr>
        <w:t>к</w:t>
      </w:r>
    </w:p>
    <w:p w:rsidR="00DF0555" w:rsidRPr="009C7A84" w:rsidRDefault="00DF0555" w:rsidP="009C7A84">
      <w:pPr>
        <w:numPr>
          <w:ilvl w:val="1"/>
          <w:numId w:val="2"/>
        </w:numPr>
        <w:spacing w:after="274" w:line="251" w:lineRule="auto"/>
        <w:ind w:hanging="336"/>
        <w:jc w:val="both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>Загальний орієнтовний обсяг фінансування: 54820,00 грн.</w:t>
      </w:r>
    </w:p>
    <w:p w:rsidR="00DF0555" w:rsidRPr="009C7A84" w:rsidRDefault="00DF0555" w:rsidP="009C7A84">
      <w:pPr>
        <w:numPr>
          <w:ilvl w:val="0"/>
          <w:numId w:val="1"/>
        </w:numPr>
        <w:spacing w:after="0"/>
        <w:ind w:hanging="451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>Ресурсне забезпечення Програми:</w:t>
      </w:r>
    </w:p>
    <w:p w:rsidR="00DF0555" w:rsidRPr="009C7A84" w:rsidRDefault="00DF0555" w:rsidP="009C7A84">
      <w:pPr>
        <w:spacing w:after="0"/>
        <w:ind w:left="465"/>
        <w:rPr>
          <w:rFonts w:ascii="Times New Roman" w:hAnsi="Times New Roman" w:cs="Times New Roman"/>
          <w:sz w:val="26"/>
          <w:szCs w:val="26"/>
        </w:rPr>
      </w:pPr>
    </w:p>
    <w:tbl>
      <w:tblPr>
        <w:tblW w:w="6989" w:type="dxa"/>
        <w:tblInd w:w="-62" w:type="dxa"/>
        <w:tblCellMar>
          <w:top w:w="85" w:type="dxa"/>
          <w:left w:w="0" w:type="dxa"/>
          <w:right w:w="0" w:type="dxa"/>
        </w:tblCellMar>
        <w:tblLook w:val="00A0"/>
      </w:tblPr>
      <w:tblGrid>
        <w:gridCol w:w="4808"/>
        <w:gridCol w:w="2181"/>
      </w:tblGrid>
      <w:tr w:rsidR="00DF0555" w:rsidRPr="009C7A84" w:rsidTr="00A3111A">
        <w:trPr>
          <w:trHeight w:val="1087"/>
        </w:trPr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/>
              <w:ind w:left="63" w:hanging="5"/>
              <w:jc w:val="center"/>
              <w:rPr>
                <w:rFonts w:ascii="Times New Roman" w:hAnsi="Times New Roman" w:cs="Times New Roman"/>
                <w:szCs w:val="28"/>
              </w:rPr>
            </w:pPr>
            <w:r w:rsidRPr="009C7A84">
              <w:rPr>
                <w:rFonts w:ascii="Times New Roman" w:hAnsi="Times New Roman" w:cs="Times New Roman"/>
                <w:szCs w:val="28"/>
              </w:rPr>
              <w:t>Кошти, якi пропонується залучити на виконання програм</w:t>
            </w:r>
          </w:p>
        </w:tc>
        <w:tc>
          <w:tcPr>
            <w:tcW w:w="2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0555" w:rsidRPr="009C7A84" w:rsidRDefault="00DF0555" w:rsidP="00A3111A">
            <w:pPr>
              <w:spacing w:after="0"/>
              <w:ind w:left="55" w:right="125" w:firstLine="14"/>
              <w:jc w:val="center"/>
              <w:rPr>
                <w:rFonts w:ascii="Times New Roman" w:hAnsi="Times New Roman" w:cs="Times New Roman"/>
                <w:szCs w:val="28"/>
              </w:rPr>
            </w:pPr>
            <w:r w:rsidRPr="009C7A84">
              <w:rPr>
                <w:rFonts w:ascii="Times New Roman" w:hAnsi="Times New Roman" w:cs="Times New Roman"/>
                <w:szCs w:val="28"/>
              </w:rPr>
              <w:t>Обсяг коштів, залучити на  грн.</w:t>
            </w:r>
          </w:p>
        </w:tc>
      </w:tr>
      <w:tr w:rsidR="00DF0555" w:rsidRPr="009C7A84" w:rsidTr="00A3111A">
        <w:trPr>
          <w:trHeight w:val="1229"/>
        </w:trPr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/>
              <w:ind w:left="58" w:right="1429" w:hanging="5"/>
              <w:rPr>
                <w:rFonts w:ascii="Times New Roman" w:hAnsi="Times New Roman" w:cs="Times New Roman"/>
                <w:sz w:val="26"/>
                <w:szCs w:val="26"/>
              </w:rPr>
            </w:pPr>
            <w:r w:rsidRPr="009C7A84">
              <w:rPr>
                <w:rFonts w:ascii="Times New Roman" w:hAnsi="Times New Roman" w:cs="Times New Roman"/>
                <w:sz w:val="26"/>
                <w:szCs w:val="26"/>
              </w:rPr>
              <w:t>Всього (0217693),</w:t>
            </w:r>
          </w:p>
          <w:p w:rsidR="00DF0555" w:rsidRPr="009C7A84" w:rsidRDefault="00DF0555" w:rsidP="00A3111A">
            <w:pPr>
              <w:spacing w:after="0"/>
              <w:ind w:left="58" w:right="1429" w:hanging="5"/>
              <w:rPr>
                <w:rFonts w:ascii="Times New Roman" w:hAnsi="Times New Roman" w:cs="Times New Roman"/>
                <w:sz w:val="26"/>
                <w:szCs w:val="26"/>
              </w:rPr>
            </w:pPr>
            <w:r w:rsidRPr="009C7A84">
              <w:rPr>
                <w:rFonts w:ascii="Times New Roman" w:hAnsi="Times New Roman" w:cs="Times New Roman"/>
                <w:sz w:val="26"/>
                <w:szCs w:val="26"/>
              </w:rPr>
              <w:t xml:space="preserve"> в тому числі:</w:t>
            </w:r>
          </w:p>
          <w:p w:rsidR="00DF0555" w:rsidRPr="009C7A84" w:rsidRDefault="00DF0555" w:rsidP="00A3111A">
            <w:pPr>
              <w:spacing w:after="0"/>
              <w:ind w:left="58" w:right="1429" w:hanging="5"/>
              <w:rPr>
                <w:rFonts w:ascii="Times New Roman" w:hAnsi="Times New Roman" w:cs="Times New Roman"/>
                <w:sz w:val="26"/>
                <w:szCs w:val="26"/>
              </w:rPr>
            </w:pPr>
            <w:r w:rsidRPr="009C7A84">
              <w:rPr>
                <w:rFonts w:ascii="Times New Roman" w:hAnsi="Times New Roman" w:cs="Times New Roman"/>
                <w:sz w:val="26"/>
                <w:szCs w:val="26"/>
              </w:rPr>
              <w:t xml:space="preserve"> - кошти місцевого бюджету</w:t>
            </w:r>
          </w:p>
        </w:tc>
        <w:tc>
          <w:tcPr>
            <w:tcW w:w="2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0555" w:rsidRPr="009C7A84" w:rsidRDefault="00DF0555" w:rsidP="00A3111A">
            <w:pPr>
              <w:spacing w:after="0"/>
              <w:ind w:left="10"/>
              <w:rPr>
                <w:rFonts w:ascii="Times New Roman" w:hAnsi="Times New Roman" w:cs="Times New Roman"/>
                <w:sz w:val="26"/>
                <w:szCs w:val="26"/>
              </w:rPr>
            </w:pPr>
            <w:r w:rsidRPr="009C7A84">
              <w:rPr>
                <w:rFonts w:ascii="Times New Roman" w:hAnsi="Times New Roman" w:cs="Times New Roman"/>
                <w:sz w:val="26"/>
                <w:szCs w:val="26"/>
              </w:rPr>
              <w:t>54820,00</w:t>
            </w:r>
          </w:p>
          <w:p w:rsidR="00DF0555" w:rsidRPr="009C7A84" w:rsidRDefault="00DF0555" w:rsidP="00A3111A">
            <w:pPr>
              <w:spacing w:after="0"/>
              <w:ind w:left="1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0555" w:rsidRPr="009C7A84" w:rsidRDefault="00DF0555" w:rsidP="00A311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7A84">
              <w:rPr>
                <w:rFonts w:ascii="Times New Roman" w:hAnsi="Times New Roman" w:cs="Times New Roman"/>
                <w:sz w:val="26"/>
                <w:szCs w:val="26"/>
              </w:rPr>
              <w:t>54820,00</w:t>
            </w:r>
          </w:p>
        </w:tc>
      </w:tr>
    </w:tbl>
    <w:p w:rsidR="00DF0555" w:rsidRPr="009C7A84" w:rsidRDefault="00DF0555" w:rsidP="00E92DF6">
      <w:pPr>
        <w:spacing w:after="0"/>
        <w:ind w:left="14"/>
        <w:rPr>
          <w:rFonts w:ascii="Times New Roman" w:hAnsi="Times New Roman" w:cs="Times New Roman"/>
          <w:b/>
          <w:sz w:val="28"/>
          <w:szCs w:val="28"/>
        </w:rPr>
      </w:pPr>
    </w:p>
    <w:p w:rsidR="00DF0555" w:rsidRPr="009C7A84" w:rsidRDefault="00DF0555" w:rsidP="00E92DF6">
      <w:pPr>
        <w:spacing w:after="0"/>
        <w:ind w:left="14"/>
        <w:rPr>
          <w:rFonts w:ascii="Times New Roman" w:hAnsi="Times New Roman" w:cs="Times New Roman"/>
          <w:b/>
          <w:sz w:val="28"/>
          <w:szCs w:val="28"/>
        </w:rPr>
      </w:pPr>
      <w:r w:rsidRPr="009C7A84">
        <w:rPr>
          <w:rFonts w:ascii="Times New Roman" w:hAnsi="Times New Roman" w:cs="Times New Roman"/>
          <w:b/>
          <w:sz w:val="28"/>
          <w:szCs w:val="28"/>
        </w:rPr>
        <w:t>VII. Перелік завдань, заходів</w:t>
      </w:r>
    </w:p>
    <w:p w:rsidR="00DF0555" w:rsidRPr="009A4DBB" w:rsidRDefault="00DF0555" w:rsidP="00E92DF6">
      <w:pPr>
        <w:spacing w:after="0"/>
        <w:ind w:left="14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570" w:type="dxa"/>
        <w:tblCellMar>
          <w:top w:w="64" w:type="dxa"/>
          <w:left w:w="53" w:type="dxa"/>
          <w:right w:w="36" w:type="dxa"/>
        </w:tblCellMar>
        <w:tblLook w:val="00A0"/>
      </w:tblPr>
      <w:tblGrid>
        <w:gridCol w:w="424"/>
        <w:gridCol w:w="1717"/>
        <w:gridCol w:w="1983"/>
        <w:gridCol w:w="1170"/>
        <w:gridCol w:w="1611"/>
        <w:gridCol w:w="1111"/>
        <w:gridCol w:w="1017"/>
        <w:gridCol w:w="1599"/>
      </w:tblGrid>
      <w:tr w:rsidR="00DF0555" w:rsidRPr="009C7A84" w:rsidTr="00A3111A">
        <w:trPr>
          <w:trHeight w:val="365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0555" w:rsidRPr="009C7A84" w:rsidRDefault="00DF0555" w:rsidP="00A3111A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Назва завдання</w:t>
            </w:r>
          </w:p>
        </w:tc>
        <w:tc>
          <w:tcPr>
            <w:tcW w:w="2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0555" w:rsidRPr="009C7A84" w:rsidRDefault="00DF0555" w:rsidP="00A3111A">
            <w:pPr>
              <w:spacing w:after="0" w:line="240" w:lineRule="auto"/>
              <w:ind w:left="26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Заходи на виконання програми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0555" w:rsidRPr="009C7A84" w:rsidRDefault="00DF0555" w:rsidP="00A3111A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Строк виконання програми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Виконавці заходу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ind w:left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1D451C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Picture 1852" o:spid="_x0000_i1027" type="#_x0000_t75" style="width:65.4pt;height:12pt;visibility:visible">
                  <v:imagedata r:id="rId7" o:title=""/>
                </v:shape>
              </w:pic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Очікуваний результат</w:t>
            </w:r>
          </w:p>
        </w:tc>
      </w:tr>
      <w:tr w:rsidR="00DF0555" w:rsidRPr="009C7A84" w:rsidTr="00A3111A">
        <w:trPr>
          <w:trHeight w:val="621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ind w:left="12" w:hanging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70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555" w:rsidRPr="009C7A84" w:rsidTr="00A3111A">
        <w:trPr>
          <w:trHeight w:val="3268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2748" w:line="240" w:lineRule="auto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 </w:t>
            </w: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0555" w:rsidRPr="009C7A84" w:rsidRDefault="00DF0555" w:rsidP="00A3111A">
            <w:pPr>
              <w:spacing w:after="0" w:line="240" w:lineRule="auto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ind w:right="49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 xml:space="preserve">Фінансова підтримка КП «Соснівський міський ринок»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зв»язку з</w:t>
            </w: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 xml:space="preserve">  ліквідаці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єю</w:t>
            </w: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ind w:left="2" w:right="34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Виплата заробітної плати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вихідної допомоги та компенсації за невикористану відпустки</w:t>
            </w: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працівникам підприємства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2024 рік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 xml:space="preserve">КП </w:t>
            </w:r>
            <w:r w:rsidRPr="009C7A84">
              <w:rPr>
                <w:rFonts w:ascii="Times New Roman" w:hAnsi="Times New Roman" w:cs="Times New Roman"/>
                <w:sz w:val="26"/>
                <w:szCs w:val="26"/>
              </w:rPr>
              <w:t>«Соснівський міський ринок»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ind w:left="10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 xml:space="preserve">Місцевий бюджет 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54820,00</w:t>
            </w:r>
          </w:p>
          <w:p w:rsidR="00DF0555" w:rsidRPr="009C7A84" w:rsidRDefault="00DF0555" w:rsidP="00A3111A">
            <w:pPr>
              <w:spacing w:after="0" w:line="240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E92DF6">
            <w:pPr>
              <w:spacing w:after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Ліквідація підприємства та повний розрахунок з працівниками підприємства</w:t>
            </w:r>
          </w:p>
        </w:tc>
      </w:tr>
      <w:tr w:rsidR="00DF0555" w:rsidRPr="009C7A84" w:rsidTr="00A3111A">
        <w:trPr>
          <w:trHeight w:val="391"/>
        </w:trPr>
        <w:tc>
          <w:tcPr>
            <w:tcW w:w="789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Всього: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A3111A">
            <w:pPr>
              <w:spacing w:after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  <w:bookmarkStart w:id="0" w:name="_GoBack"/>
            <w:bookmarkEnd w:id="0"/>
            <w:r w:rsidRPr="009C7A8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  <w:p w:rsidR="00DF0555" w:rsidRPr="009C7A84" w:rsidRDefault="00DF0555" w:rsidP="00A3111A">
            <w:pPr>
              <w:spacing w:after="0" w:line="240" w:lineRule="auto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55" w:rsidRPr="009C7A84" w:rsidRDefault="00DF0555" w:rsidP="00E92DF6">
            <w:pPr>
              <w:spacing w:after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0555" w:rsidRPr="009C7A84" w:rsidRDefault="00DF0555" w:rsidP="00E92DF6">
      <w:pPr>
        <w:tabs>
          <w:tab w:val="right" w:pos="9629"/>
        </w:tabs>
        <w:spacing w:after="0"/>
        <w:ind w:right="-101"/>
        <w:rPr>
          <w:rFonts w:ascii="Times New Roman" w:hAnsi="Times New Roman" w:cs="Times New Roman"/>
        </w:rPr>
      </w:pPr>
    </w:p>
    <w:p w:rsidR="00DF0555" w:rsidRPr="009C7A84" w:rsidRDefault="00DF0555" w:rsidP="009C7A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7A84">
        <w:rPr>
          <w:rFonts w:ascii="Times New Roman" w:hAnsi="Times New Roman" w:cs="Times New Roman"/>
          <w:b/>
          <w:sz w:val="28"/>
          <w:szCs w:val="28"/>
        </w:rPr>
        <w:t xml:space="preserve">Примітка: </w:t>
      </w:r>
      <w:r w:rsidRPr="009C7A84">
        <w:rPr>
          <w:rFonts w:ascii="Times New Roman" w:hAnsi="Times New Roman" w:cs="Times New Roman"/>
          <w:sz w:val="28"/>
          <w:szCs w:val="28"/>
        </w:rPr>
        <w:t xml:space="preserve">Програма розроблена і фінансується в межах коштів,  передбачених  у місцевому бюджеті  на поточний рік. У відповідності до уточнення міського бюджету на 2024 рік вносяться зміни у Програму. За  потребою, між заходами Програми в межах року можливе переміщення коштів. </w:t>
      </w:r>
    </w:p>
    <w:p w:rsidR="00DF0555" w:rsidRPr="00E92DF6" w:rsidRDefault="00DF0555" w:rsidP="00E92DF6"/>
    <w:sectPr w:rsidR="00DF0555" w:rsidRPr="00E92DF6" w:rsidSect="004B7998">
      <w:pgSz w:w="11900" w:h="16800"/>
      <w:pgMar w:top="1290" w:right="850" w:bottom="1440" w:left="142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3409"/>
    <w:multiLevelType w:val="hybridMultilevel"/>
    <w:tmpl w:val="1CA2ECF6"/>
    <w:lvl w:ilvl="0" w:tplc="2B8276EC">
      <w:start w:val="4"/>
      <w:numFmt w:val="upperRoman"/>
      <w:lvlText w:val="%1."/>
      <w:lvlJc w:val="left"/>
      <w:pPr>
        <w:ind w:left="4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973A14D8">
      <w:start w:val="1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2" w:tplc="1C5673D4">
      <w:start w:val="1"/>
      <w:numFmt w:val="lowerRoman"/>
      <w:lvlText w:val="%3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3" w:tplc="07D6DC3A">
      <w:start w:val="1"/>
      <w:numFmt w:val="decimal"/>
      <w:lvlText w:val="%4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4" w:tplc="1F789938">
      <w:start w:val="1"/>
      <w:numFmt w:val="lowerLetter"/>
      <w:lvlText w:val="%5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5" w:tplc="7062EBEA">
      <w:start w:val="1"/>
      <w:numFmt w:val="lowerRoman"/>
      <w:lvlText w:val="%6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6" w:tplc="322406BA">
      <w:start w:val="1"/>
      <w:numFmt w:val="decimal"/>
      <w:lvlText w:val="%7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7" w:tplc="7EFE405C">
      <w:start w:val="1"/>
      <w:numFmt w:val="lowerLetter"/>
      <w:lvlText w:val="%8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8" w:tplc="92D46266">
      <w:start w:val="1"/>
      <w:numFmt w:val="lowerRoman"/>
      <w:lvlText w:val="%9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</w:abstractNum>
  <w:abstractNum w:abstractNumId="1">
    <w:nsid w:val="36D26449"/>
    <w:multiLevelType w:val="hybridMultilevel"/>
    <w:tmpl w:val="0E588798"/>
    <w:lvl w:ilvl="0" w:tplc="357053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422D2EA">
      <w:start w:val="4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32274A4">
      <w:start w:val="1"/>
      <w:numFmt w:val="lowerRoman"/>
      <w:lvlText w:val="%3"/>
      <w:lvlJc w:val="left"/>
      <w:pPr>
        <w:ind w:left="1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0403F9E">
      <w:start w:val="1"/>
      <w:numFmt w:val="decimal"/>
      <w:lvlText w:val="%4"/>
      <w:lvlJc w:val="left"/>
      <w:pPr>
        <w:ind w:left="2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04D6EE36">
      <w:start w:val="1"/>
      <w:numFmt w:val="lowerLetter"/>
      <w:lvlText w:val="%5"/>
      <w:lvlJc w:val="left"/>
      <w:pPr>
        <w:ind w:left="2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490A3C6">
      <w:start w:val="1"/>
      <w:numFmt w:val="lowerRoman"/>
      <w:lvlText w:val="%6"/>
      <w:lvlJc w:val="left"/>
      <w:pPr>
        <w:ind w:left="3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4F1668A6">
      <w:start w:val="1"/>
      <w:numFmt w:val="decimal"/>
      <w:lvlText w:val="%7"/>
      <w:lvlJc w:val="left"/>
      <w:pPr>
        <w:ind w:left="4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FE5A5C9C">
      <w:start w:val="1"/>
      <w:numFmt w:val="lowerLetter"/>
      <w:lvlText w:val="%8"/>
      <w:lvlJc w:val="left"/>
      <w:pPr>
        <w:ind w:left="5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3474D6B6">
      <w:start w:val="1"/>
      <w:numFmt w:val="lowerRoman"/>
      <w:lvlText w:val="%9"/>
      <w:lvlJc w:val="left"/>
      <w:pPr>
        <w:ind w:left="5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EFC"/>
    <w:rsid w:val="00091535"/>
    <w:rsid w:val="000D0C91"/>
    <w:rsid w:val="00125241"/>
    <w:rsid w:val="001D451C"/>
    <w:rsid w:val="002A69FC"/>
    <w:rsid w:val="002B1BF1"/>
    <w:rsid w:val="0036464E"/>
    <w:rsid w:val="00461F89"/>
    <w:rsid w:val="004B7998"/>
    <w:rsid w:val="005C0811"/>
    <w:rsid w:val="005C4562"/>
    <w:rsid w:val="00611B2C"/>
    <w:rsid w:val="006160D8"/>
    <w:rsid w:val="00656A4D"/>
    <w:rsid w:val="00744572"/>
    <w:rsid w:val="00820970"/>
    <w:rsid w:val="008302D1"/>
    <w:rsid w:val="009A4DBB"/>
    <w:rsid w:val="009C7A84"/>
    <w:rsid w:val="00A0524C"/>
    <w:rsid w:val="00A3111A"/>
    <w:rsid w:val="00BA7C51"/>
    <w:rsid w:val="00BE7905"/>
    <w:rsid w:val="00C74EFC"/>
    <w:rsid w:val="00CD24B4"/>
    <w:rsid w:val="00DF0555"/>
    <w:rsid w:val="00E2395E"/>
    <w:rsid w:val="00E906CE"/>
    <w:rsid w:val="00E92DF6"/>
    <w:rsid w:val="00FB756B"/>
    <w:rsid w:val="00FD6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998"/>
    <w:pPr>
      <w:spacing w:after="160" w:line="259" w:lineRule="auto"/>
    </w:pPr>
    <w:rPr>
      <w:rFonts w:cs="Calibri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4B799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30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02D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1645</Words>
  <Characters>939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22</cp:revision>
  <cp:lastPrinted>2024-04-17T07:03:00Z</cp:lastPrinted>
  <dcterms:created xsi:type="dcterms:W3CDTF">2024-04-16T17:08:00Z</dcterms:created>
  <dcterms:modified xsi:type="dcterms:W3CDTF">2024-04-23T11:19:00Z</dcterms:modified>
</cp:coreProperties>
</file>